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171318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71318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171318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EE6307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  <w:r w:rsidR="00EE6307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EE6307" w:rsidRPr="00683520">
        <w:rPr>
          <w:rFonts w:ascii="TH SarabunPSK" w:hAnsi="TH SarabunPSK" w:cs="TH SarabunPSK" w:hint="cs"/>
          <w:b/>
          <w:bCs/>
          <w:spacing w:val="-8"/>
          <w:sz w:val="30"/>
          <w:szCs w:val="30"/>
          <w:cs/>
        </w:rPr>
        <w:t>ระดับความสำเร็จของการจัดงานความร่วมมือด้าน</w:t>
      </w:r>
      <w:r w:rsidR="00EE6307" w:rsidRPr="00683520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การศึกษาไทย-ยูนนาน ครั้งที่ 4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EE6307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E37969">
        <w:rPr>
          <w:rFonts w:ascii="TH SarabunPSK" w:hAnsi="TH SarabunPSK" w:cs="TH SarabunPSK"/>
          <w:b/>
          <w:bCs/>
          <w:color w:val="000000"/>
          <w:sz w:val="30"/>
          <w:szCs w:val="30"/>
        </w:rPr>
        <w:t>5</w:t>
      </w:r>
      <w:bookmarkStart w:id="0" w:name="_GoBack"/>
      <w:bookmarkEnd w:id="0"/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171318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379"/>
      </w:tblGrid>
      <w:tr w:rsidR="005374C4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EE6307" w:rsidP="00EE6307">
            <w:pPr>
              <w:ind w:hanging="23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5C6235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ศึกษาแนวทางการดำเนินงานและหารือสถาบันอุดมศึกษาที่เกี่ยวข้องในการพิจารณารับเป็นเจ้าภาพสถาบันอุดมศึกษาหลักในการจัดงานฯ</w:t>
            </w:r>
          </w:p>
        </w:tc>
      </w:tr>
      <w:tr w:rsidR="00376665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EE6307" w:rsidP="00EE630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C6235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ประชุม/หารือการดำเนินการจัดงานฯ ร่วมกับสถาบันอุดมศึกษาหลักและสถานกงสุลใหญ่ ณ นครคุนหมิง  </w:t>
            </w:r>
          </w:p>
        </w:tc>
      </w:tr>
      <w:tr w:rsidR="00376665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EE6307" w:rsidP="00EE630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C6235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เสนอขออนุมัติงบประมาณสนับสนุนการจัดงานฯ ให้แก่สถาบันอุดมศึกษาหลัก และประชุมเตรียมการฝ่ายไทยสำหรับการเข้าร่วมงานฯ</w:t>
            </w:r>
          </w:p>
        </w:tc>
      </w:tr>
      <w:tr w:rsidR="00376665" w:rsidRPr="00932AC9" w:rsidTr="00171318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EE6307" w:rsidP="00EE630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C6235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จัดงานความร่วมมือด้านการศึกษาไทย-ยูนนาน ครั้งที่ 4 ณ ประเทศไทย</w:t>
            </w:r>
          </w:p>
        </w:tc>
      </w:tr>
      <w:tr w:rsidR="00376665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EE6307" w:rsidP="00EE630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C6235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จัดทำสรุปผลการดำเนินการเสนอผู้บริหาร</w:t>
            </w:r>
            <w:r w:rsidRPr="001E46B5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และประชาสัมพันธ์เผยแพร่ผลการดำเนินงาน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EE6307" w:rsidTr="00465674">
        <w:trPr>
          <w:trHeight w:val="418"/>
        </w:trPr>
        <w:tc>
          <w:tcPr>
            <w:tcW w:w="3710" w:type="dxa"/>
            <w:vAlign w:val="center"/>
          </w:tcPr>
          <w:p w:rsidR="00376665" w:rsidRPr="00EE6307" w:rsidRDefault="00EE6307" w:rsidP="00EE6307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EE6307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ระดับความสำเร็จของการจัดงานความร่วมมือด้าน</w:t>
            </w:r>
            <w:r w:rsidRPr="00EE630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การศึกษาไทย-ยูนนาน ครั้งที่ 4</w:t>
            </w:r>
          </w:p>
        </w:tc>
        <w:tc>
          <w:tcPr>
            <w:tcW w:w="1330" w:type="dxa"/>
          </w:tcPr>
          <w:p w:rsidR="00376665" w:rsidRPr="00EE6307" w:rsidRDefault="00EE6307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E6307"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EE6307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EE6307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EE6307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BBA" w:rsidRDefault="00BC5BBA" w:rsidP="007C7324">
      <w:r>
        <w:separator/>
      </w:r>
    </w:p>
  </w:endnote>
  <w:endnote w:type="continuationSeparator" w:id="0">
    <w:p w:rsidR="00BC5BBA" w:rsidRDefault="00BC5BBA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BBA" w:rsidRDefault="00BC5BBA" w:rsidP="007C7324">
      <w:r>
        <w:separator/>
      </w:r>
    </w:p>
  </w:footnote>
  <w:footnote w:type="continuationSeparator" w:id="0">
    <w:p w:rsidR="00BC5BBA" w:rsidRDefault="00BC5BBA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7131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7131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71318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192C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C5BBA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37969"/>
    <w:rsid w:val="00E473C4"/>
    <w:rsid w:val="00EA352E"/>
    <w:rsid w:val="00EE6307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B6228F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EA737-8696-4C03-A982-A732827D3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4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6</cp:revision>
  <cp:lastPrinted>2013-03-01T03:26:00Z</cp:lastPrinted>
  <dcterms:created xsi:type="dcterms:W3CDTF">2018-12-28T06:06:00Z</dcterms:created>
  <dcterms:modified xsi:type="dcterms:W3CDTF">2018-12-28T08:06:00Z</dcterms:modified>
</cp:coreProperties>
</file>